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A9865" w14:textId="2811FD96" w:rsidR="00BA00AB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SHIPLEY</w:t>
      </w:r>
      <w:r>
        <w:rPr>
          <w:rFonts w:ascii="Times New Roman" w:hAnsi="Times New Roman" w:cs="Times New Roman"/>
          <w:sz w:val="24"/>
          <w:szCs w:val="24"/>
        </w:rPr>
        <w:t xml:space="preserve">      (d.1436)</w:t>
      </w:r>
    </w:p>
    <w:p w14:paraId="553A1F82" w14:textId="2FA7D9F8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5561C141" w14:textId="223FC35D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69E15" w14:textId="615B3031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4BA39" w14:textId="679C7B79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Oct.1436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7939C491" w14:textId="0BF44EEC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6847479" w14:textId="12751D67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5AAEC" w14:textId="38AAE38C" w:rsid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E83419" w14:textId="6411FD04" w:rsidR="008A31C9" w:rsidRPr="008A31C9" w:rsidRDefault="008A31C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sectPr w:rsidR="008A31C9" w:rsidRPr="008A31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A2F45" w14:textId="77777777" w:rsidR="008A31C9" w:rsidRDefault="008A31C9" w:rsidP="009139A6">
      <w:r>
        <w:separator/>
      </w:r>
    </w:p>
  </w:endnote>
  <w:endnote w:type="continuationSeparator" w:id="0">
    <w:p w14:paraId="6B2C3BC0" w14:textId="77777777" w:rsidR="008A31C9" w:rsidRDefault="008A31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B0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A7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FA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53D60" w14:textId="77777777" w:rsidR="008A31C9" w:rsidRDefault="008A31C9" w:rsidP="009139A6">
      <w:r>
        <w:separator/>
      </w:r>
    </w:p>
  </w:footnote>
  <w:footnote w:type="continuationSeparator" w:id="0">
    <w:p w14:paraId="0A9002C2" w14:textId="77777777" w:rsidR="008A31C9" w:rsidRDefault="008A31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7A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AC9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426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1C9"/>
    <w:rsid w:val="000666E0"/>
    <w:rsid w:val="002510B7"/>
    <w:rsid w:val="005C130B"/>
    <w:rsid w:val="00826F5C"/>
    <w:rsid w:val="008A31C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39129"/>
  <w15:chartTrackingRefBased/>
  <w15:docId w15:val="{14408E14-49D3-403B-B0B2-864C1840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2022-06-27T20:00:00Z</dcterms:created>
  <dcterms:modified xsi:type="dcterms:W3CDTF">2022-06-27T20:02:00Z</dcterms:modified>
</cp:coreProperties>
</file>